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56D1B" w14:textId="12F4E7F7" w:rsidR="00201B58" w:rsidRPr="00B13B92" w:rsidRDefault="00B0374F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5920" behindDoc="0" locked="0" layoutInCell="1" allowOverlap="1" wp14:anchorId="5873A594" wp14:editId="6C19A4D1">
            <wp:simplePos x="0" y="0"/>
            <wp:positionH relativeFrom="column">
              <wp:posOffset>5064369</wp:posOffset>
            </wp:positionH>
            <wp:positionV relativeFrom="paragraph">
              <wp:posOffset>-194066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F4A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386CC7A3">
            <wp:simplePos x="0" y="0"/>
            <wp:positionH relativeFrom="column">
              <wp:posOffset>654294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3F4A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45909A15">
                <wp:simplePos x="0" y="0"/>
                <wp:positionH relativeFrom="margin">
                  <wp:posOffset>1337310</wp:posOffset>
                </wp:positionH>
                <wp:positionV relativeFrom="paragraph">
                  <wp:posOffset>-321359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184B352F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E235F4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5EEC4B8C" w:rsidR="00B13B92" w:rsidRPr="00935092" w:rsidRDefault="00E235F4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5.3pt;margin-top:-25.3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184B352F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E235F4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5EEC4B8C" w:rsidR="00B13B92" w:rsidRPr="00935092" w:rsidRDefault="00E235F4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E235F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7951982F" w:rsidR="00B13B92" w:rsidRDefault="00B13B92" w:rsidP="00201B58">
      <w:pPr>
        <w:rPr>
          <w:noProof/>
          <w:sz w:val="18"/>
          <w:lang w:eastAsia="es-PE"/>
        </w:rPr>
      </w:pPr>
    </w:p>
    <w:p w14:paraId="1320EEB3" w14:textId="75DE52E4" w:rsidR="002379FC" w:rsidRDefault="002379FC" w:rsidP="00C025C3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 w:rsidR="00C025C3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DECANOS Y REPRESENTANTE DE LOS DOCENTES Y ESTUDIANTES ANTE LOS ÓRGANOS DE GOBIERNO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2024</w:t>
      </w:r>
    </w:p>
    <w:p w14:paraId="54720AB2" w14:textId="77777777" w:rsidR="00C025C3" w:rsidRDefault="00C025C3" w:rsidP="00C025C3">
      <w:pPr>
        <w:spacing w:after="0" w:line="240" w:lineRule="auto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CD99B21" w:rsidR="00B13B92" w:rsidRDefault="00411E5A" w:rsidP="00266AF0">
      <w:pPr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 xml:space="preserve">FORMATO PARA PRESENTACIÓN DE </w:t>
      </w:r>
      <w:r w:rsidR="004E5EFB">
        <w:rPr>
          <w:rFonts w:ascii="Arial" w:hAnsi="Arial" w:cs="Arial"/>
          <w:b/>
          <w:sz w:val="24"/>
          <w:szCs w:val="40"/>
        </w:rPr>
        <w:t>OBSERVACIÓN AL PADRÓN ELECTORAL</w:t>
      </w:r>
    </w:p>
    <w:p w14:paraId="4C571F1F" w14:textId="6EF79C9B" w:rsidR="000816DA" w:rsidRPr="00B13B92" w:rsidRDefault="000816DA" w:rsidP="00B13B92">
      <w:pPr>
        <w:spacing w:after="0" w:line="240" w:lineRule="auto"/>
        <w:jc w:val="center"/>
        <w:rPr>
          <w:rFonts w:ascii="Arial" w:hAnsi="Arial" w:cs="Arial"/>
          <w:sz w:val="24"/>
          <w:szCs w:val="40"/>
        </w:rPr>
      </w:pPr>
    </w:p>
    <w:p w14:paraId="4551B942" w14:textId="6D7618B0" w:rsidR="000816DA" w:rsidRPr="00B13B92" w:rsidRDefault="000816DA" w:rsidP="000816DA">
      <w:pPr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E235F4">
        <w:rPr>
          <w:rFonts w:ascii="Arial" w:hAnsi="Arial" w:cs="Arial"/>
        </w:rPr>
        <w:t>4</w:t>
      </w:r>
      <w:r w:rsidR="00B13B92" w:rsidRPr="00B13B92">
        <w:rPr>
          <w:rFonts w:ascii="Arial" w:hAnsi="Arial" w:cs="Arial"/>
        </w:rPr>
        <w:t>.</w:t>
      </w:r>
    </w:p>
    <w:p w14:paraId="3EAB5E42" w14:textId="22C5602E" w:rsidR="00E6500E" w:rsidRPr="00B13B92" w:rsidRDefault="005D6278" w:rsidP="00EF066C">
      <w:pPr>
        <w:spacing w:line="360" w:lineRule="auto"/>
        <w:jc w:val="both"/>
        <w:rPr>
          <w:rFonts w:ascii="Arial" w:hAnsi="Arial" w:cs="Arial"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>, siendo</w:t>
      </w:r>
      <w:r w:rsidRPr="00B13B92">
        <w:rPr>
          <w:rFonts w:ascii="Arial" w:hAnsi="Arial" w:cs="Arial"/>
        </w:rPr>
        <w:t xml:space="preserve"> </w:t>
      </w:r>
      <w:r w:rsidR="004E5EFB">
        <w:rPr>
          <w:rFonts w:ascii="Arial" w:hAnsi="Arial" w:cs="Arial"/>
        </w:rPr>
        <w:t xml:space="preserve">miembro de la comunidad universitaria </w:t>
      </w:r>
      <w:r w:rsidR="00411E5A">
        <w:rPr>
          <w:rFonts w:ascii="Arial" w:hAnsi="Arial" w:cs="Arial"/>
          <w:b/>
          <w:color w:val="0000FF"/>
        </w:rPr>
        <w:t>[</w:t>
      </w:r>
      <w:r w:rsidR="004E5EFB">
        <w:rPr>
          <w:rFonts w:ascii="Arial" w:hAnsi="Arial" w:cs="Arial"/>
          <w:b/>
          <w:color w:val="0000FF"/>
        </w:rPr>
        <w:t>docente</w:t>
      </w:r>
      <w:r w:rsidR="00C025C3">
        <w:rPr>
          <w:rFonts w:ascii="Arial" w:hAnsi="Arial" w:cs="Arial"/>
          <w:b/>
          <w:color w:val="0000FF"/>
        </w:rPr>
        <w:t xml:space="preserve"> o estudiante</w:t>
      </w:r>
      <w:r w:rsidR="00266AF0">
        <w:rPr>
          <w:rFonts w:ascii="Arial" w:hAnsi="Arial" w:cs="Arial"/>
          <w:b/>
          <w:color w:val="0000FF"/>
        </w:rPr>
        <w:t xml:space="preserve"> / </w:t>
      </w:r>
      <w:r w:rsidR="00C025C3">
        <w:rPr>
          <w:rFonts w:ascii="Arial" w:hAnsi="Arial" w:cs="Arial"/>
          <w:b/>
          <w:color w:val="0000FF"/>
        </w:rPr>
        <w:t>categoría o alumno pre o posgrado</w:t>
      </w:r>
      <w:r w:rsidR="00411E5A">
        <w:rPr>
          <w:rFonts w:ascii="Arial" w:hAnsi="Arial" w:cs="Arial"/>
          <w:b/>
          <w:color w:val="0000FF"/>
        </w:rPr>
        <w:t>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6E009A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 xml:space="preserve">I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 xml:space="preserve">y código </w:t>
      </w:r>
      <w:r w:rsidR="004E4561" w:rsidRPr="00B13B92">
        <w:rPr>
          <w:rFonts w:ascii="Arial" w:hAnsi="Arial" w:cs="Arial"/>
        </w:rPr>
        <w:t>N.º</w:t>
      </w:r>
      <w:r w:rsidRPr="00B13B92">
        <w:rPr>
          <w:rFonts w:ascii="Arial" w:hAnsi="Arial" w:cs="Arial"/>
        </w:rPr>
        <w:t>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C025C3">
        <w:rPr>
          <w:rFonts w:ascii="Arial" w:hAnsi="Arial" w:cs="Arial"/>
          <w:b/>
          <w:color w:val="0000FF"/>
        </w:rPr>
        <w:t>/ código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E5EFB">
        <w:rPr>
          <w:rFonts w:ascii="Arial" w:hAnsi="Arial" w:cs="Arial"/>
        </w:rPr>
        <w:t xml:space="preserve">presento la siguiente observación al </w:t>
      </w:r>
      <w:r w:rsidR="00266AF0">
        <w:rPr>
          <w:rFonts w:ascii="Arial" w:hAnsi="Arial" w:cs="Arial"/>
        </w:rPr>
        <w:t>p</w:t>
      </w:r>
      <w:r w:rsidR="004E5EFB">
        <w:rPr>
          <w:rFonts w:ascii="Arial" w:hAnsi="Arial" w:cs="Arial"/>
        </w:rPr>
        <w:t>adrón</w:t>
      </w:r>
      <w:r w:rsidR="00266AF0">
        <w:rPr>
          <w:rFonts w:ascii="Arial" w:hAnsi="Arial" w:cs="Arial"/>
        </w:rPr>
        <w:t xml:space="preserve"> electoral</w:t>
      </w:r>
      <w:r w:rsidR="00183F4A">
        <w:rPr>
          <w:rFonts w:ascii="Arial" w:hAnsi="Arial" w:cs="Arial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8215"/>
      </w:tblGrid>
      <w:tr w:rsidR="004E4561" w14:paraId="77C2DF56" w14:textId="77777777" w:rsidTr="004E4561">
        <w:tc>
          <w:tcPr>
            <w:tcW w:w="1413" w:type="dxa"/>
          </w:tcPr>
          <w:bookmarkEnd w:id="0"/>
          <w:p w14:paraId="04AE477E" w14:textId="70FF5F75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Dice:</w:t>
            </w:r>
          </w:p>
        </w:tc>
        <w:tc>
          <w:tcPr>
            <w:tcW w:w="8215" w:type="dxa"/>
          </w:tcPr>
          <w:p w14:paraId="2CF96C77" w14:textId="21A9516F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  <w:tr w:rsidR="004E4561" w14:paraId="4B705249" w14:textId="77777777" w:rsidTr="004E4561">
        <w:tc>
          <w:tcPr>
            <w:tcW w:w="1413" w:type="dxa"/>
          </w:tcPr>
          <w:p w14:paraId="09FED973" w14:textId="0FFDF7C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Debe Decir:</w:t>
            </w:r>
          </w:p>
        </w:tc>
        <w:tc>
          <w:tcPr>
            <w:tcW w:w="8215" w:type="dxa"/>
          </w:tcPr>
          <w:p w14:paraId="10E8BB91" w14:textId="77777777" w:rsidR="004E4561" w:rsidRDefault="004E4561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4F4BD641" w14:textId="610F2A44" w:rsidR="00CA3EFA" w:rsidRDefault="00CA3EFA" w:rsidP="00183F4A">
      <w:pPr>
        <w:spacing w:after="0" w:line="360" w:lineRule="auto"/>
        <w:jc w:val="both"/>
        <w:rPr>
          <w:rFonts w:ascii="Arial" w:hAnsi="Arial" w:cs="Arial"/>
          <w:szCs w:val="28"/>
        </w:rPr>
      </w:pPr>
    </w:p>
    <w:p w14:paraId="35C1DAC3" w14:textId="7CFBC2A9" w:rsidR="008E499D" w:rsidRDefault="00B332D2" w:rsidP="00183F4A">
      <w:pPr>
        <w:spacing w:after="0" w:line="360" w:lineRule="auto"/>
        <w:jc w:val="both"/>
        <w:rPr>
          <w:rFonts w:ascii="Arial" w:hAnsi="Arial" w:cs="Arial"/>
          <w:sz w:val="24"/>
        </w:rPr>
      </w:pPr>
      <w:r w:rsidRPr="00B332D2">
        <w:rPr>
          <w:rFonts w:ascii="Arial" w:hAnsi="Arial" w:cs="Arial"/>
          <w:noProof/>
          <w:szCs w:val="28"/>
          <w:lang w:eastAsia="es-PE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7E8C056" wp14:editId="6167DA2F">
                <wp:simplePos x="0" y="0"/>
                <wp:positionH relativeFrom="column">
                  <wp:posOffset>3810</wp:posOffset>
                </wp:positionH>
                <wp:positionV relativeFrom="paragraph">
                  <wp:posOffset>430530</wp:posOffset>
                </wp:positionV>
                <wp:extent cx="6096000" cy="1905000"/>
                <wp:effectExtent l="0" t="0" r="19050" b="19050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DF3C4" w14:textId="77777777" w:rsidR="00B332D2" w:rsidRDefault="00B332D2" w:rsidP="00B332D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E8C05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.3pt;margin-top:33.9pt;width:480pt;height:150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">
                <v:textbox>
                  <w:txbxContent>
                    <w:p w14:paraId="036DF3C4" w14:textId="77777777" w:rsidR="00B332D2" w:rsidRDefault="00B332D2" w:rsidP="00B332D2"/>
                  </w:txbxContent>
                </v:textbox>
                <w10:wrap type="square"/>
              </v:shape>
            </w:pict>
          </mc:Fallback>
        </mc:AlternateContent>
      </w:r>
      <w:r w:rsidR="008E499D">
        <w:rPr>
          <w:rFonts w:ascii="Arial" w:hAnsi="Arial" w:cs="Arial"/>
          <w:sz w:val="24"/>
        </w:rPr>
        <w:t>Para lo cual adjunto los medios probatorios listados a continuación:</w:t>
      </w:r>
    </w:p>
    <w:p w14:paraId="68F241FB" w14:textId="77777777" w:rsidR="00B332D2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</w:p>
    <w:p w14:paraId="30DA1D8A" w14:textId="1924DD86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0EDD8593" w:rsidR="008E499D" w:rsidRDefault="008E499D" w:rsidP="008E499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DF7E989" w14:textId="251DEC63" w:rsidR="00B332D2" w:rsidRDefault="00EF066C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76FA1B6C">
                <wp:simplePos x="0" y="0"/>
                <wp:positionH relativeFrom="column">
                  <wp:posOffset>4564380</wp:posOffset>
                </wp:positionH>
                <wp:positionV relativeFrom="paragraph">
                  <wp:posOffset>167835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77777777" w:rsidR="008E499D" w:rsidRPr="00E60002" w:rsidRDefault="008E499D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IMPRESIÓN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8" style="position:absolute;left:0;text-align:left;margin-left:359.4pt;margin-top:13.2pt;width:104.75pt;height:141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">
                <v:roundrect id="Rectángulo redondeado 8" o:spid="_x0000_s1029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77777777" w:rsidR="008E499D" w:rsidRPr="00E60002" w:rsidRDefault="008E499D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IMPRESIÓN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30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</w:p>
    <w:p w14:paraId="4AC6F78C" w14:textId="77777777" w:rsidR="008E499D" w:rsidRPr="00F15E09" w:rsidRDefault="008E499D" w:rsidP="008E499D">
      <w:pPr>
        <w:spacing w:line="360" w:lineRule="auto"/>
        <w:jc w:val="both"/>
        <w:rPr>
          <w:rFonts w:ascii="Arial" w:hAnsi="Arial" w:cs="Arial"/>
          <w:sz w:val="12"/>
        </w:rPr>
      </w:pPr>
    </w:p>
    <w:p w14:paraId="4E139A56" w14:textId="77777777" w:rsidR="008E499D" w:rsidRDefault="008E499D" w:rsidP="008E499D">
      <w:pPr>
        <w:rPr>
          <w:rFonts w:ascii="Arial" w:hAnsi="Arial" w:cs="Arial"/>
        </w:rPr>
      </w:pPr>
    </w:p>
    <w:p w14:paraId="6114C555" w14:textId="77777777" w:rsidR="008E499D" w:rsidRPr="00F15E09" w:rsidRDefault="008E499D" w:rsidP="008E499D">
      <w:pPr>
        <w:rPr>
          <w:rFonts w:ascii="Arial" w:hAnsi="Arial" w:cs="Arial"/>
        </w:rPr>
      </w:pPr>
    </w:p>
    <w:p w14:paraId="74E343E3" w14:textId="77777777" w:rsidR="008E499D" w:rsidRPr="008E499D" w:rsidRDefault="00B332D2" w:rsidP="008E499D">
      <w:pPr>
        <w:spacing w:line="360" w:lineRule="auto"/>
        <w:jc w:val="both"/>
        <w:rPr>
          <w:rFonts w:ascii="Arial" w:hAnsi="Arial" w:cs="Arial"/>
          <w:sz w:val="24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37344D79">
                <wp:simplePos x="0" y="0"/>
                <wp:positionH relativeFrom="column">
                  <wp:posOffset>453390</wp:posOffset>
                </wp:positionH>
                <wp:positionV relativeFrom="paragraph">
                  <wp:posOffset>114300</wp:posOffset>
                </wp:positionV>
                <wp:extent cx="3495675" cy="753745"/>
                <wp:effectExtent l="0" t="0" r="9525" b="8255"/>
                <wp:wrapThrough wrapText="bothSides">
                  <wp:wrapPolygon edited="0">
                    <wp:start x="3296" y="0"/>
                    <wp:lineTo x="706" y="0"/>
                    <wp:lineTo x="0" y="1638"/>
                    <wp:lineTo x="0" y="21291"/>
                    <wp:lineTo x="21541" y="21291"/>
                    <wp:lineTo x="21541" y="4367"/>
                    <wp:lineTo x="21306" y="2730"/>
                    <wp:lineTo x="20364" y="0"/>
                    <wp:lineTo x="3296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753745"/>
                          <a:chOff x="-219074" y="10886"/>
                          <a:chExt cx="2247900" cy="823712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6"/>
                            <a:ext cx="2247900" cy="730992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77C7B85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begin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instrText xml:space="preserve"> FILLIN "Dato 14/54 : Nombres y  Apellidos de la/el candidata(o) a Decana(o)" \* MERGEFORMAT \* UPPER </w:instrTex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separate"/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="00183F4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Nombre </w:t>
                              </w:r>
                              <w:r w:rsidR="006E009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y Apellidos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 xml:space="preserve"> 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fldChar w:fldCharType="end"/>
                              </w:r>
                            </w:p>
                            <w:p w14:paraId="54FECC4E" w14:textId="7E85C1A7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EF066C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EF066C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N.º: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7F0A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DNI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1" style="position:absolute;left:0;text-align:left;margin-left:35.7pt;margin-top:9pt;width:275.25pt;height:59.35pt;z-index:251658752;mso-width-relative:margin;mso-height-relative:margin" coordorigin="-2190,108" coordsize="22479,8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">
                <v:roundrect id="Rectángulo redondeado 12" o:spid="_x0000_s1032" style="position:absolute;left:-2190;top:1036;width:22478;height:730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77C7B85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begin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instrText xml:space="preserve"> FILLIN "Dato 14/54 : Nombres y  Apellidos de la/el candidata(o) a Decana(o)" \* MERGEFORMAT \* UPPER </w:instrTex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separate"/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="00183F4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Nombre </w:t>
                        </w:r>
                        <w:r w:rsidR="006E009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y Apellidos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 xml:space="preserve"> 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fldChar w:fldCharType="end"/>
                        </w:r>
                      </w:p>
                      <w:p w14:paraId="54FECC4E" w14:textId="7E85C1A7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EF066C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EF066C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N.º: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7F0A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DNI</w:t>
                        </w:r>
                      </w:p>
                    </w:txbxContent>
                  </v:textbox>
                </v:roundrect>
                <v:line id="Conector recto 13" o:spid="_x0000_s1033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1D68C" w14:textId="77777777" w:rsidR="00FE62A7" w:rsidRDefault="00FE62A7" w:rsidP="005D3A40">
      <w:pPr>
        <w:spacing w:after="0" w:line="240" w:lineRule="auto"/>
      </w:pPr>
      <w:r>
        <w:separator/>
      </w:r>
    </w:p>
  </w:endnote>
  <w:endnote w:type="continuationSeparator" w:id="0">
    <w:p w14:paraId="734EDA43" w14:textId="77777777" w:rsidR="00FE62A7" w:rsidRDefault="00FE62A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PAGE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begin"/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instrText xml:space="preserve"> NUMPAGES  \* Arabic  \* MERGEFORMAT </w:instrTex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separate"/>
          </w:r>
          <w:r w:rsidR="00661498"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Pr="00CB27C5">
            <w:rPr>
              <w:rFonts w:ascii="Arial" w:hAnsi="Arial" w:cs="Arial"/>
              <w:color w:val="808080" w:themeColor="background1" w:themeShade="80"/>
              <w:sz w:val="16"/>
            </w:rPr>
            <w:fldChar w:fldCharType="end"/>
          </w: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44780" w14:textId="77777777" w:rsidR="00FE62A7" w:rsidRDefault="00FE62A7" w:rsidP="005D3A40">
      <w:pPr>
        <w:spacing w:after="0" w:line="240" w:lineRule="auto"/>
      </w:pPr>
      <w:r>
        <w:separator/>
      </w:r>
    </w:p>
  </w:footnote>
  <w:footnote w:type="continuationSeparator" w:id="0">
    <w:p w14:paraId="28B257DC" w14:textId="77777777" w:rsidR="00FE62A7" w:rsidRDefault="00FE62A7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7652613">
    <w:abstractNumId w:val="3"/>
  </w:num>
  <w:num w:numId="2" w16cid:durableId="1946576307">
    <w:abstractNumId w:val="4"/>
  </w:num>
  <w:num w:numId="3" w16cid:durableId="197164309">
    <w:abstractNumId w:val="2"/>
  </w:num>
  <w:num w:numId="4" w16cid:durableId="1353804810">
    <w:abstractNumId w:val="1"/>
  </w:num>
  <w:num w:numId="5" w16cid:durableId="154606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63"/>
    <w:rsid w:val="0000542C"/>
    <w:rsid w:val="00026B58"/>
    <w:rsid w:val="000304EF"/>
    <w:rsid w:val="00034926"/>
    <w:rsid w:val="00040DF3"/>
    <w:rsid w:val="00051436"/>
    <w:rsid w:val="00067AD1"/>
    <w:rsid w:val="00073F8F"/>
    <w:rsid w:val="00074148"/>
    <w:rsid w:val="00075EBD"/>
    <w:rsid w:val="00076EC0"/>
    <w:rsid w:val="000816DA"/>
    <w:rsid w:val="00084357"/>
    <w:rsid w:val="0009265F"/>
    <w:rsid w:val="000B2AB2"/>
    <w:rsid w:val="000C4877"/>
    <w:rsid w:val="000C5053"/>
    <w:rsid w:val="000C5A09"/>
    <w:rsid w:val="000D692F"/>
    <w:rsid w:val="000E540F"/>
    <w:rsid w:val="000E7FA2"/>
    <w:rsid w:val="001144F1"/>
    <w:rsid w:val="00124DBC"/>
    <w:rsid w:val="00125E49"/>
    <w:rsid w:val="00127D6C"/>
    <w:rsid w:val="00127FDD"/>
    <w:rsid w:val="00133906"/>
    <w:rsid w:val="00140FA2"/>
    <w:rsid w:val="00183F4A"/>
    <w:rsid w:val="00184097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201B58"/>
    <w:rsid w:val="00202967"/>
    <w:rsid w:val="00210E3C"/>
    <w:rsid w:val="00220624"/>
    <w:rsid w:val="0023277F"/>
    <w:rsid w:val="002364C0"/>
    <w:rsid w:val="002379FC"/>
    <w:rsid w:val="00245C14"/>
    <w:rsid w:val="00266AF0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7972"/>
    <w:rsid w:val="00310F47"/>
    <w:rsid w:val="00311600"/>
    <w:rsid w:val="00315481"/>
    <w:rsid w:val="00320D36"/>
    <w:rsid w:val="003213C7"/>
    <w:rsid w:val="00327524"/>
    <w:rsid w:val="00341369"/>
    <w:rsid w:val="00346914"/>
    <w:rsid w:val="00354DA9"/>
    <w:rsid w:val="00357627"/>
    <w:rsid w:val="00376C19"/>
    <w:rsid w:val="00382293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3F7E99"/>
    <w:rsid w:val="00401343"/>
    <w:rsid w:val="00403342"/>
    <w:rsid w:val="00410BB4"/>
    <w:rsid w:val="00411E5A"/>
    <w:rsid w:val="004213D2"/>
    <w:rsid w:val="00450428"/>
    <w:rsid w:val="004538C8"/>
    <w:rsid w:val="0046558A"/>
    <w:rsid w:val="00471EC6"/>
    <w:rsid w:val="00486588"/>
    <w:rsid w:val="004A2248"/>
    <w:rsid w:val="004A6199"/>
    <w:rsid w:val="004E4561"/>
    <w:rsid w:val="004E5EFB"/>
    <w:rsid w:val="0050200B"/>
    <w:rsid w:val="0051078E"/>
    <w:rsid w:val="00517BF3"/>
    <w:rsid w:val="00525E85"/>
    <w:rsid w:val="00541B17"/>
    <w:rsid w:val="00545704"/>
    <w:rsid w:val="005504D2"/>
    <w:rsid w:val="0055624B"/>
    <w:rsid w:val="00561580"/>
    <w:rsid w:val="00563B57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47BC"/>
    <w:rsid w:val="0062590C"/>
    <w:rsid w:val="00633299"/>
    <w:rsid w:val="00642F02"/>
    <w:rsid w:val="00661498"/>
    <w:rsid w:val="00673CD0"/>
    <w:rsid w:val="00676196"/>
    <w:rsid w:val="00697BCF"/>
    <w:rsid w:val="006A1B6B"/>
    <w:rsid w:val="006A501F"/>
    <w:rsid w:val="006B796D"/>
    <w:rsid w:val="006C5E17"/>
    <w:rsid w:val="006D6779"/>
    <w:rsid w:val="006E009A"/>
    <w:rsid w:val="006E02BD"/>
    <w:rsid w:val="006E08BA"/>
    <w:rsid w:val="00722D9E"/>
    <w:rsid w:val="00731A8D"/>
    <w:rsid w:val="007554E7"/>
    <w:rsid w:val="00770D85"/>
    <w:rsid w:val="007758A6"/>
    <w:rsid w:val="007806F1"/>
    <w:rsid w:val="007942D6"/>
    <w:rsid w:val="007B0F3E"/>
    <w:rsid w:val="007B1A8D"/>
    <w:rsid w:val="007B32F4"/>
    <w:rsid w:val="007B5FEF"/>
    <w:rsid w:val="007B6BDA"/>
    <w:rsid w:val="007B723C"/>
    <w:rsid w:val="007C1895"/>
    <w:rsid w:val="007C7DB7"/>
    <w:rsid w:val="007F57B2"/>
    <w:rsid w:val="00807F32"/>
    <w:rsid w:val="008141B2"/>
    <w:rsid w:val="00820649"/>
    <w:rsid w:val="00832B5B"/>
    <w:rsid w:val="00832BF2"/>
    <w:rsid w:val="00842C51"/>
    <w:rsid w:val="008451A3"/>
    <w:rsid w:val="0084781A"/>
    <w:rsid w:val="008677FD"/>
    <w:rsid w:val="0087018E"/>
    <w:rsid w:val="00873C28"/>
    <w:rsid w:val="00882E34"/>
    <w:rsid w:val="008E499D"/>
    <w:rsid w:val="008F29E7"/>
    <w:rsid w:val="00903A67"/>
    <w:rsid w:val="00904C82"/>
    <w:rsid w:val="00912BE5"/>
    <w:rsid w:val="009312B0"/>
    <w:rsid w:val="00931363"/>
    <w:rsid w:val="009429C9"/>
    <w:rsid w:val="00944AB3"/>
    <w:rsid w:val="00963588"/>
    <w:rsid w:val="00985CC7"/>
    <w:rsid w:val="00986D1D"/>
    <w:rsid w:val="009A3A9D"/>
    <w:rsid w:val="009A6336"/>
    <w:rsid w:val="009C1D71"/>
    <w:rsid w:val="009C3675"/>
    <w:rsid w:val="009E30B2"/>
    <w:rsid w:val="009F3F1F"/>
    <w:rsid w:val="00A043AB"/>
    <w:rsid w:val="00A11A31"/>
    <w:rsid w:val="00A127B1"/>
    <w:rsid w:val="00A31180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374F"/>
    <w:rsid w:val="00B05A7C"/>
    <w:rsid w:val="00B061B3"/>
    <w:rsid w:val="00B13B92"/>
    <w:rsid w:val="00B262A3"/>
    <w:rsid w:val="00B325A1"/>
    <w:rsid w:val="00B332D2"/>
    <w:rsid w:val="00B37C1D"/>
    <w:rsid w:val="00B478AA"/>
    <w:rsid w:val="00B519D3"/>
    <w:rsid w:val="00B64DFD"/>
    <w:rsid w:val="00B83441"/>
    <w:rsid w:val="00BA4F72"/>
    <w:rsid w:val="00C025C3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588"/>
    <w:rsid w:val="00CA3E8D"/>
    <w:rsid w:val="00CA3EFA"/>
    <w:rsid w:val="00CB27C5"/>
    <w:rsid w:val="00CF2DE6"/>
    <w:rsid w:val="00D00754"/>
    <w:rsid w:val="00D0388E"/>
    <w:rsid w:val="00D06AEA"/>
    <w:rsid w:val="00D153DC"/>
    <w:rsid w:val="00D15B4D"/>
    <w:rsid w:val="00D26456"/>
    <w:rsid w:val="00D27F0A"/>
    <w:rsid w:val="00D434E6"/>
    <w:rsid w:val="00D458FF"/>
    <w:rsid w:val="00D820F9"/>
    <w:rsid w:val="00D942DB"/>
    <w:rsid w:val="00D96AA1"/>
    <w:rsid w:val="00DB01C0"/>
    <w:rsid w:val="00DB61E8"/>
    <w:rsid w:val="00DD02BA"/>
    <w:rsid w:val="00DF18B6"/>
    <w:rsid w:val="00E00120"/>
    <w:rsid w:val="00E00BD3"/>
    <w:rsid w:val="00E0148D"/>
    <w:rsid w:val="00E14910"/>
    <w:rsid w:val="00E235F4"/>
    <w:rsid w:val="00E27A34"/>
    <w:rsid w:val="00E34504"/>
    <w:rsid w:val="00E53E09"/>
    <w:rsid w:val="00E60002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66C"/>
    <w:rsid w:val="00EF0B2F"/>
    <w:rsid w:val="00F00069"/>
    <w:rsid w:val="00F01E97"/>
    <w:rsid w:val="00F23E90"/>
    <w:rsid w:val="00F40FA4"/>
    <w:rsid w:val="00F56D63"/>
    <w:rsid w:val="00F61E91"/>
    <w:rsid w:val="00F62549"/>
    <w:rsid w:val="00F83C2E"/>
    <w:rsid w:val="00F91FC2"/>
    <w:rsid w:val="00F9560D"/>
    <w:rsid w:val="00FA1275"/>
    <w:rsid w:val="00FA7B17"/>
    <w:rsid w:val="00FC08A9"/>
    <w:rsid w:val="00FC195D"/>
    <w:rsid w:val="00FD10A0"/>
    <w:rsid w:val="00FE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0C28-82C4-4315-BC17-6B15DDED1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8</TotalTime>
  <Pages>1</Pages>
  <Words>106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Jose B</cp:lastModifiedBy>
  <cp:revision>24</cp:revision>
  <cp:lastPrinted>2016-06-14T01:08:00Z</cp:lastPrinted>
  <dcterms:created xsi:type="dcterms:W3CDTF">2022-06-21T15:08:00Z</dcterms:created>
  <dcterms:modified xsi:type="dcterms:W3CDTF">2024-08-16T06:39:00Z</dcterms:modified>
</cp:coreProperties>
</file>